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#142-e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S5-222381</w:t>
      </w:r>
      <w:bookmarkStart w:id="0" w:name="_GoBack"/>
      <w:bookmarkEnd w:id="0"/>
    </w:p>
    <w:p>
      <w:pPr>
        <w:pStyle w:val="81"/>
        <w:outlineLvl w:val="0"/>
        <w:rPr>
          <w:b/>
          <w:bCs/>
          <w:sz w:val="24"/>
        </w:rPr>
      </w:pPr>
      <w:r>
        <w:rPr>
          <w:b/>
          <w:bCs/>
          <w:sz w:val="24"/>
        </w:rPr>
        <w:t>e-meeting, 4 - 12 April 2022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TR 28.828 v0.0.0 Initial skeleton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The group is asked to discuss and approval.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5"/>
        <w:rPr>
          <w:color w:val="FF0000"/>
          <w:lang w:eastAsia="zh-CN"/>
        </w:rPr>
      </w:pPr>
      <w:r>
        <w:rPr>
          <w:rFonts w:hint="eastAsia"/>
        </w:rPr>
        <w:t>None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 xml:space="preserve">This contribution proposes </w:t>
      </w:r>
      <w:r>
        <w:rPr>
          <w:rFonts w:hint="default"/>
          <w:lang w:val="en-US"/>
        </w:rPr>
        <w:t>i</w:t>
      </w:r>
      <w:r>
        <w:rPr>
          <w:rFonts w:hint="eastAsia"/>
        </w:rPr>
        <w:t>nitial skeleton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>of TR 28.828</w:t>
      </w:r>
      <w:r>
        <w:rPr>
          <w:rFonts w:hint="default"/>
          <w:lang w:val="en-US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>take the attachment as</w:t>
      </w:r>
      <w:r>
        <w:rPr>
          <w:rFonts w:hint="eastAsia"/>
          <w:lang w:eastAsia="zh-CN"/>
        </w:rPr>
        <w:t xml:space="preserve"> the </w:t>
      </w:r>
      <w:r>
        <w:rPr>
          <w:rFonts w:hint="default"/>
          <w:lang w:val="en-US"/>
        </w:rPr>
        <w:t>i</w:t>
      </w:r>
      <w:r>
        <w:rPr>
          <w:rFonts w:hint="eastAsia"/>
        </w:rPr>
        <w:t>nitial skeleton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>of TR 28.828</w:t>
      </w:r>
      <w:r>
        <w:rPr>
          <w:lang w:eastAsia="zh-CN"/>
        </w:rPr>
        <w:t>.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46389"/>
    <w:rsid w:val="000666F7"/>
    <w:rsid w:val="00074722"/>
    <w:rsid w:val="000819D8"/>
    <w:rsid w:val="000934A6"/>
    <w:rsid w:val="000A2C6C"/>
    <w:rsid w:val="000A4660"/>
    <w:rsid w:val="000A5C53"/>
    <w:rsid w:val="000D1B5B"/>
    <w:rsid w:val="000D24BA"/>
    <w:rsid w:val="000D4ACF"/>
    <w:rsid w:val="0010401F"/>
    <w:rsid w:val="00112FC3"/>
    <w:rsid w:val="00170121"/>
    <w:rsid w:val="00173FA3"/>
    <w:rsid w:val="00177744"/>
    <w:rsid w:val="00184644"/>
    <w:rsid w:val="00184B6F"/>
    <w:rsid w:val="001861E5"/>
    <w:rsid w:val="001A13D2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30002"/>
    <w:rsid w:val="00233E0B"/>
    <w:rsid w:val="00235CFF"/>
    <w:rsid w:val="00244622"/>
    <w:rsid w:val="00244C9A"/>
    <w:rsid w:val="00247216"/>
    <w:rsid w:val="00251B16"/>
    <w:rsid w:val="00257839"/>
    <w:rsid w:val="002910EA"/>
    <w:rsid w:val="002A1857"/>
    <w:rsid w:val="002A198B"/>
    <w:rsid w:val="002A43AA"/>
    <w:rsid w:val="002A78EA"/>
    <w:rsid w:val="002C07D1"/>
    <w:rsid w:val="002C7F38"/>
    <w:rsid w:val="002D3C4A"/>
    <w:rsid w:val="002D79BD"/>
    <w:rsid w:val="002F6432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4B82"/>
    <w:rsid w:val="003F52B2"/>
    <w:rsid w:val="00431DBF"/>
    <w:rsid w:val="00440414"/>
    <w:rsid w:val="00440668"/>
    <w:rsid w:val="00450F3D"/>
    <w:rsid w:val="004558E9"/>
    <w:rsid w:val="0045777E"/>
    <w:rsid w:val="004B3753"/>
    <w:rsid w:val="004C31D2"/>
    <w:rsid w:val="004D55C2"/>
    <w:rsid w:val="00513B9A"/>
    <w:rsid w:val="00521131"/>
    <w:rsid w:val="00527C0B"/>
    <w:rsid w:val="005410F6"/>
    <w:rsid w:val="005729C4"/>
    <w:rsid w:val="0059227B"/>
    <w:rsid w:val="005B02B8"/>
    <w:rsid w:val="005B0966"/>
    <w:rsid w:val="005B795D"/>
    <w:rsid w:val="005E209F"/>
    <w:rsid w:val="00613820"/>
    <w:rsid w:val="006175B3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92B5C"/>
    <w:rsid w:val="007A00EF"/>
    <w:rsid w:val="007B19EA"/>
    <w:rsid w:val="007B4183"/>
    <w:rsid w:val="007B5F5D"/>
    <w:rsid w:val="007C0A2D"/>
    <w:rsid w:val="007C0BBC"/>
    <w:rsid w:val="007C26FD"/>
    <w:rsid w:val="007C27B0"/>
    <w:rsid w:val="007F190A"/>
    <w:rsid w:val="007F300B"/>
    <w:rsid w:val="007F410A"/>
    <w:rsid w:val="008014C3"/>
    <w:rsid w:val="0080177B"/>
    <w:rsid w:val="0080618C"/>
    <w:rsid w:val="00850812"/>
    <w:rsid w:val="00856446"/>
    <w:rsid w:val="00857693"/>
    <w:rsid w:val="0086314B"/>
    <w:rsid w:val="00876B9A"/>
    <w:rsid w:val="008773EF"/>
    <w:rsid w:val="008907E6"/>
    <w:rsid w:val="00892483"/>
    <w:rsid w:val="008933BF"/>
    <w:rsid w:val="008A10C4"/>
    <w:rsid w:val="008B0248"/>
    <w:rsid w:val="008F5F33"/>
    <w:rsid w:val="0091046A"/>
    <w:rsid w:val="00926ABD"/>
    <w:rsid w:val="009335C7"/>
    <w:rsid w:val="00936EE4"/>
    <w:rsid w:val="00947F4E"/>
    <w:rsid w:val="009607D3"/>
    <w:rsid w:val="00962183"/>
    <w:rsid w:val="00966D47"/>
    <w:rsid w:val="00984D69"/>
    <w:rsid w:val="00992312"/>
    <w:rsid w:val="009960CA"/>
    <w:rsid w:val="009C0DED"/>
    <w:rsid w:val="009C249A"/>
    <w:rsid w:val="009D79BC"/>
    <w:rsid w:val="009F0817"/>
    <w:rsid w:val="009F3C75"/>
    <w:rsid w:val="00A02704"/>
    <w:rsid w:val="00A37D7F"/>
    <w:rsid w:val="00A4580A"/>
    <w:rsid w:val="00A45BF3"/>
    <w:rsid w:val="00A46410"/>
    <w:rsid w:val="00A57688"/>
    <w:rsid w:val="00A84A94"/>
    <w:rsid w:val="00AD1DAA"/>
    <w:rsid w:val="00AF1E23"/>
    <w:rsid w:val="00AF7F81"/>
    <w:rsid w:val="00B01AFF"/>
    <w:rsid w:val="00B05CC7"/>
    <w:rsid w:val="00B216F6"/>
    <w:rsid w:val="00B27E39"/>
    <w:rsid w:val="00B3103F"/>
    <w:rsid w:val="00B3108D"/>
    <w:rsid w:val="00B350D8"/>
    <w:rsid w:val="00B41D91"/>
    <w:rsid w:val="00B440A1"/>
    <w:rsid w:val="00B76763"/>
    <w:rsid w:val="00B7732B"/>
    <w:rsid w:val="00B879F0"/>
    <w:rsid w:val="00BA2ED5"/>
    <w:rsid w:val="00BA4E99"/>
    <w:rsid w:val="00BC25AA"/>
    <w:rsid w:val="00C022E3"/>
    <w:rsid w:val="00C22D17"/>
    <w:rsid w:val="00C4712D"/>
    <w:rsid w:val="00C555C9"/>
    <w:rsid w:val="00C76568"/>
    <w:rsid w:val="00C8170B"/>
    <w:rsid w:val="00C919EF"/>
    <w:rsid w:val="00C94F55"/>
    <w:rsid w:val="00CA145C"/>
    <w:rsid w:val="00CA7D62"/>
    <w:rsid w:val="00CB07A8"/>
    <w:rsid w:val="00CD4A57"/>
    <w:rsid w:val="00CF333B"/>
    <w:rsid w:val="00D05FB2"/>
    <w:rsid w:val="00D146F1"/>
    <w:rsid w:val="00D33604"/>
    <w:rsid w:val="00D36BD7"/>
    <w:rsid w:val="00D37B08"/>
    <w:rsid w:val="00D40BCE"/>
    <w:rsid w:val="00D437FF"/>
    <w:rsid w:val="00D5130C"/>
    <w:rsid w:val="00D516CA"/>
    <w:rsid w:val="00D62265"/>
    <w:rsid w:val="00D838AB"/>
    <w:rsid w:val="00D8512E"/>
    <w:rsid w:val="00DA1E58"/>
    <w:rsid w:val="00DB5EBF"/>
    <w:rsid w:val="00DE4EF2"/>
    <w:rsid w:val="00DF2C0E"/>
    <w:rsid w:val="00E04DB6"/>
    <w:rsid w:val="00E069FB"/>
    <w:rsid w:val="00E06FFB"/>
    <w:rsid w:val="00E30155"/>
    <w:rsid w:val="00E43173"/>
    <w:rsid w:val="00E46769"/>
    <w:rsid w:val="00E73441"/>
    <w:rsid w:val="00E91FE1"/>
    <w:rsid w:val="00EA5E95"/>
    <w:rsid w:val="00ED4954"/>
    <w:rsid w:val="00EE0943"/>
    <w:rsid w:val="00EE33A2"/>
    <w:rsid w:val="00EF5825"/>
    <w:rsid w:val="00F4508F"/>
    <w:rsid w:val="00F67A1C"/>
    <w:rsid w:val="00F82C5B"/>
    <w:rsid w:val="00F8555F"/>
    <w:rsid w:val="00FB5301"/>
    <w:rsid w:val="00FF10DB"/>
    <w:rsid w:val="00FF4AD5"/>
    <w:rsid w:val="00FF5BFA"/>
    <w:rsid w:val="04666883"/>
    <w:rsid w:val="05AA053E"/>
    <w:rsid w:val="093324A8"/>
    <w:rsid w:val="09973E7A"/>
    <w:rsid w:val="09A717A6"/>
    <w:rsid w:val="09BB0F1C"/>
    <w:rsid w:val="0A4B7781"/>
    <w:rsid w:val="0D0B6D72"/>
    <w:rsid w:val="11442F0D"/>
    <w:rsid w:val="1481465B"/>
    <w:rsid w:val="188112F9"/>
    <w:rsid w:val="23F136D8"/>
    <w:rsid w:val="24D44C58"/>
    <w:rsid w:val="36657FD9"/>
    <w:rsid w:val="387F32F1"/>
    <w:rsid w:val="409D58A4"/>
    <w:rsid w:val="47B35017"/>
    <w:rsid w:val="4F050052"/>
    <w:rsid w:val="503E59AD"/>
    <w:rsid w:val="50FF6649"/>
    <w:rsid w:val="65B07AC5"/>
    <w:rsid w:val="7016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1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Char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Char"/>
    <w:basedOn w:val="88"/>
    <w:link w:val="41"/>
    <w:qFormat/>
    <w:uiPriority w:val="0"/>
  </w:style>
  <w:style w:type="paragraph" w:styleId="90">
    <w:name w:val="List Paragraph"/>
    <w:basedOn w:val="1"/>
    <w:qFormat/>
    <w:uiPriority w:val="34"/>
    <w:pPr>
      <w:ind w:firstLine="420" w:firstLineChars="200"/>
    </w:pPr>
  </w:style>
  <w:style w:type="character" w:customStyle="1" w:styleId="91">
    <w:name w:val="文档结构图 Char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187</Words>
  <Characters>1072</Characters>
  <Lines>8</Lines>
  <Paragraphs>2</Paragraphs>
  <TotalTime>0</TotalTime>
  <ScaleCrop>false</ScaleCrop>
  <LinksUpToDate>false</LinksUpToDate>
  <CharactersWithSpaces>1257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cmcc</cp:lastModifiedBy>
  <cp:lastPrinted>2411-12-31T23:00:00Z</cp:lastPrinted>
  <dcterms:modified xsi:type="dcterms:W3CDTF">2022-03-25T10:56:05Z</dcterms:modified>
  <dc:title>3GPP Contribution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2D9FB03257A34CF4BBC465715046BBD5</vt:lpwstr>
  </property>
</Properties>
</file>